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2EC13" w14:textId="77777777" w:rsidR="00721191" w:rsidRDefault="00721191" w:rsidP="007211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Lawrence MARTYN</w:t>
      </w:r>
      <w:r>
        <w:rPr>
          <w:rFonts w:ascii="Times New Roman" w:hAnsi="Times New Roman" w:cs="Times New Roman"/>
        </w:rPr>
        <w:t xml:space="preserve">       (fl.1484)</w:t>
      </w:r>
    </w:p>
    <w:p w14:paraId="1D276800" w14:textId="77777777" w:rsidR="00721191" w:rsidRDefault="00721191" w:rsidP="007211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Broughton, Huntingdonshire. Yeoman.</w:t>
      </w:r>
    </w:p>
    <w:p w14:paraId="0BCD8C57" w14:textId="77777777" w:rsidR="00721191" w:rsidRDefault="00721191" w:rsidP="00721191">
      <w:pPr>
        <w:rPr>
          <w:rFonts w:ascii="Times New Roman" w:hAnsi="Times New Roman" w:cs="Times New Roman"/>
        </w:rPr>
      </w:pPr>
    </w:p>
    <w:p w14:paraId="678D8BE4" w14:textId="77777777" w:rsidR="00721191" w:rsidRDefault="00721191" w:rsidP="00721191">
      <w:pPr>
        <w:rPr>
          <w:rFonts w:ascii="Times New Roman" w:hAnsi="Times New Roman" w:cs="Times New Roman"/>
        </w:rPr>
      </w:pPr>
    </w:p>
    <w:p w14:paraId="4DEB37D8" w14:textId="77777777" w:rsidR="005968EB" w:rsidRPr="005968EB" w:rsidRDefault="005968EB" w:rsidP="005968EB">
      <w:pPr>
        <w:rPr>
          <w:rFonts w:ascii="Times New Roman" w:hAnsi="Times New Roman" w:cs="Times New Roman"/>
        </w:rPr>
      </w:pPr>
      <w:r w:rsidRPr="005968EB">
        <w:rPr>
          <w:rFonts w:ascii="Times New Roman" w:hAnsi="Times New Roman" w:cs="Times New Roman"/>
        </w:rPr>
        <w:tab/>
        <w:t>1483</w:t>
      </w:r>
      <w:r w:rsidRPr="005968EB">
        <w:rPr>
          <w:rFonts w:ascii="Times New Roman" w:hAnsi="Times New Roman" w:cs="Times New Roman"/>
        </w:rPr>
        <w:tab/>
        <w:t>Robert Moleneux(q.v.), his wife, Agnes(q.v.), and Robert Skrayngham</w:t>
      </w:r>
    </w:p>
    <w:p w14:paraId="53CA37F4" w14:textId="77777777" w:rsidR="005968EB" w:rsidRPr="005968EB" w:rsidRDefault="005968EB" w:rsidP="005968EB">
      <w:pPr>
        <w:rPr>
          <w:rFonts w:ascii="Times New Roman" w:hAnsi="Times New Roman" w:cs="Times New Roman"/>
        </w:rPr>
      </w:pPr>
      <w:r w:rsidRPr="005968EB">
        <w:rPr>
          <w:rFonts w:ascii="Times New Roman" w:hAnsi="Times New Roman" w:cs="Times New Roman"/>
        </w:rPr>
        <w:tab/>
      </w:r>
      <w:r w:rsidRPr="005968EB">
        <w:rPr>
          <w:rFonts w:ascii="Times New Roman" w:hAnsi="Times New Roman" w:cs="Times New Roman"/>
        </w:rPr>
        <w:tab/>
        <w:t>of London, mercer(q.v.), as the executors of Robert Skrayngham of</w:t>
      </w:r>
    </w:p>
    <w:p w14:paraId="0FD1675B" w14:textId="77777777" w:rsidR="005968EB" w:rsidRPr="005968EB" w:rsidRDefault="005968EB" w:rsidP="005968EB">
      <w:pPr>
        <w:rPr>
          <w:rFonts w:ascii="Times New Roman" w:hAnsi="Times New Roman" w:cs="Times New Roman"/>
        </w:rPr>
      </w:pPr>
      <w:r w:rsidRPr="005968EB">
        <w:rPr>
          <w:rFonts w:ascii="Times New Roman" w:hAnsi="Times New Roman" w:cs="Times New Roman"/>
        </w:rPr>
        <w:tab/>
      </w:r>
      <w:r w:rsidRPr="005968EB">
        <w:rPr>
          <w:rFonts w:ascii="Times New Roman" w:hAnsi="Times New Roman" w:cs="Times New Roman"/>
        </w:rPr>
        <w:tab/>
        <w:t>London (d.ca.1483)(q.v.), brought a plaint of debt against him.</w:t>
      </w:r>
    </w:p>
    <w:p w14:paraId="44DBFD90" w14:textId="6F76CE1F" w:rsidR="005968EB" w:rsidRDefault="005968EB" w:rsidP="005968EB">
      <w:pPr>
        <w:rPr>
          <w:rFonts w:ascii="Times New Roman" w:hAnsi="Times New Roman" w:cs="Times New Roman"/>
        </w:rPr>
      </w:pPr>
      <w:r w:rsidRPr="005968EB">
        <w:rPr>
          <w:rFonts w:ascii="Times New Roman" w:hAnsi="Times New Roman" w:cs="Times New Roman"/>
        </w:rPr>
        <w:tab/>
      </w:r>
      <w:r w:rsidRPr="005968EB">
        <w:rPr>
          <w:rFonts w:ascii="Times New Roman" w:hAnsi="Times New Roman" w:cs="Times New Roman"/>
        </w:rPr>
        <w:tab/>
        <w:t>( http://aalt.law.uh.edu/Indices/CP40Indices/CP40no883Pl.htm   )</w:t>
      </w:r>
    </w:p>
    <w:p w14:paraId="3C3CA310" w14:textId="77777777" w:rsidR="00721191" w:rsidRDefault="00721191" w:rsidP="007211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Richard Unknown(q.v.) and his wife, Agnes(q.v.), as the executors of</w:t>
      </w:r>
    </w:p>
    <w:p w14:paraId="7D48729A" w14:textId="77777777" w:rsidR="00721191" w:rsidRDefault="00721191" w:rsidP="007211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Robert Skrayngham(q.v.), brought a plaint of debt against him.</w:t>
      </w:r>
    </w:p>
    <w:p w14:paraId="5F617D52" w14:textId="77777777" w:rsidR="00721191" w:rsidRDefault="00721191" w:rsidP="007211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EF6CA9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3A11AAE6" w14:textId="77777777" w:rsidR="00721191" w:rsidRDefault="00721191" w:rsidP="00721191">
      <w:pPr>
        <w:rPr>
          <w:rFonts w:ascii="Times New Roman" w:hAnsi="Times New Roman" w:cs="Times New Roman"/>
        </w:rPr>
      </w:pPr>
    </w:p>
    <w:p w14:paraId="52D619E9" w14:textId="77777777" w:rsidR="00721191" w:rsidRDefault="00721191" w:rsidP="00721191">
      <w:pPr>
        <w:rPr>
          <w:rFonts w:ascii="Times New Roman" w:hAnsi="Times New Roman" w:cs="Times New Roman"/>
        </w:rPr>
      </w:pPr>
    </w:p>
    <w:p w14:paraId="7AACF01C" w14:textId="77777777" w:rsidR="00721191" w:rsidRDefault="00721191" w:rsidP="007211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January 2019</w:t>
      </w:r>
    </w:p>
    <w:p w14:paraId="77612438" w14:textId="4F25F578" w:rsidR="005968EB" w:rsidRDefault="005968EB" w:rsidP="007211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 November 2025</w:t>
      </w:r>
    </w:p>
    <w:p w14:paraId="2DA95EF5" w14:textId="77777777" w:rsidR="001073A3" w:rsidRPr="00E71FC3" w:rsidRDefault="001073A3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4D4FED" w14:textId="77777777" w:rsidR="00721191" w:rsidRDefault="00721191" w:rsidP="00E71FC3">
      <w:r>
        <w:separator/>
      </w:r>
    </w:p>
  </w:endnote>
  <w:endnote w:type="continuationSeparator" w:id="0">
    <w:p w14:paraId="05E0D2F9" w14:textId="77777777" w:rsidR="00721191" w:rsidRDefault="0072119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0DBB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CAEE6" w14:textId="77777777" w:rsidR="00721191" w:rsidRDefault="00721191" w:rsidP="00E71FC3">
      <w:r>
        <w:separator/>
      </w:r>
    </w:p>
  </w:footnote>
  <w:footnote w:type="continuationSeparator" w:id="0">
    <w:p w14:paraId="176DBC0F" w14:textId="77777777" w:rsidR="00721191" w:rsidRDefault="0072119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191"/>
    <w:rsid w:val="001A7C09"/>
    <w:rsid w:val="00577BD5"/>
    <w:rsid w:val="005968EB"/>
    <w:rsid w:val="00656CBA"/>
    <w:rsid w:val="006A1F77"/>
    <w:rsid w:val="00721191"/>
    <w:rsid w:val="00733BE7"/>
    <w:rsid w:val="007D024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1C8B91"/>
  <w15:chartTrackingRefBased/>
  <w15:docId w15:val="{3E06D17A-3BAD-4450-BB03-644874800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119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2119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65</Words>
  <Characters>496</Characters>
  <Application>Microsoft Office Word</Application>
  <DocSecurity>0</DocSecurity>
  <Lines>15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2019-01-10T20:26:00Z</dcterms:created>
  <dcterms:modified xsi:type="dcterms:W3CDTF">2025-11-28T14:11:00Z</dcterms:modified>
</cp:coreProperties>
</file>